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41DD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Roger KIRK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89102C8" w14:textId="3A4C057E" w:rsidR="001E50BA" w:rsidRDefault="001E50BA" w:rsidP="006D12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682A9C8A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</w:p>
    <w:p w14:paraId="45C4517E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</w:p>
    <w:p w14:paraId="1777362D" w14:textId="77777777" w:rsidR="006D129F" w:rsidRDefault="006D129F" w:rsidP="006D129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scavenger.</w:t>
      </w:r>
    </w:p>
    <w:p w14:paraId="5366294C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14B375B" w14:textId="77777777" w:rsidR="006D129F" w:rsidRDefault="006D129F" w:rsidP="006D129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0D97635F" w14:textId="77777777" w:rsidR="006D129F" w:rsidRDefault="006D129F" w:rsidP="006D129F">
      <w:pPr>
        <w:pStyle w:val="NoSpacing"/>
        <w:ind w:left="1440"/>
        <w:rPr>
          <w:rFonts w:eastAsia="Times New Roman" w:cs="Times New Roman"/>
          <w:szCs w:val="24"/>
        </w:rPr>
      </w:pPr>
    </w:p>
    <w:p w14:paraId="03CBE7AA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</w:p>
    <w:p w14:paraId="4083286B" w14:textId="77777777" w:rsidR="006D129F" w:rsidRDefault="006D129F" w:rsidP="006D12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155F91E8" w14:textId="77777777" w:rsidR="00BA00AB" w:rsidRPr="006D129F" w:rsidRDefault="00BA00AB" w:rsidP="006D129F"/>
    <w:sectPr w:rsidR="00BA00AB" w:rsidRPr="006D12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E603" w14:textId="77777777" w:rsidR="006D129F" w:rsidRDefault="006D129F" w:rsidP="009139A6">
      <w:r>
        <w:separator/>
      </w:r>
    </w:p>
  </w:endnote>
  <w:endnote w:type="continuationSeparator" w:id="0">
    <w:p w14:paraId="26496AF6" w14:textId="77777777" w:rsidR="006D129F" w:rsidRDefault="006D12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95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C7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56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D5F4" w14:textId="77777777" w:rsidR="006D129F" w:rsidRDefault="006D129F" w:rsidP="009139A6">
      <w:r>
        <w:separator/>
      </w:r>
    </w:p>
  </w:footnote>
  <w:footnote w:type="continuationSeparator" w:id="0">
    <w:p w14:paraId="7EFDD6D5" w14:textId="77777777" w:rsidR="006D129F" w:rsidRDefault="006D12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DC5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2A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C7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29F"/>
    <w:rsid w:val="000666E0"/>
    <w:rsid w:val="001E50BA"/>
    <w:rsid w:val="002510B7"/>
    <w:rsid w:val="005C130B"/>
    <w:rsid w:val="006D129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2AC13"/>
  <w15:chartTrackingRefBased/>
  <w15:docId w15:val="{80F645E8-12E5-4150-8EFD-CBAD2AA5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2023-12-26T07:37:00Z</dcterms:created>
  <dcterms:modified xsi:type="dcterms:W3CDTF">2023-12-26T07:44:00Z</dcterms:modified>
</cp:coreProperties>
</file>